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16" w:rsidRDefault="001A6516" w:rsidP="000200BC">
      <w:pPr>
        <w:jc w:val="center"/>
        <w:rPr>
          <w:b/>
          <w:bCs/>
          <w:sz w:val="28"/>
          <w:szCs w:val="28"/>
        </w:rPr>
      </w:pPr>
      <w:r w:rsidRPr="00111035">
        <w:rPr>
          <w:b/>
          <w:bCs/>
          <w:sz w:val="28"/>
          <w:szCs w:val="28"/>
        </w:rPr>
        <w:t xml:space="preserve">АДМИНИСТРАЦИЯ </w:t>
      </w:r>
      <w:r>
        <w:rPr>
          <w:b/>
          <w:bCs/>
          <w:sz w:val="28"/>
          <w:szCs w:val="28"/>
        </w:rPr>
        <w:t>МАЛОТОМСКОГО</w:t>
      </w:r>
      <w:r w:rsidRPr="00111035">
        <w:rPr>
          <w:b/>
          <w:bCs/>
          <w:sz w:val="28"/>
          <w:szCs w:val="28"/>
        </w:rPr>
        <w:t>СЕЛЬСОВЕТА</w:t>
      </w:r>
    </w:p>
    <w:p w:rsidR="001A6516" w:rsidRPr="00111035" w:rsidRDefault="001A6516" w:rsidP="000200BC">
      <w:pPr>
        <w:jc w:val="center"/>
        <w:rPr>
          <w:b/>
          <w:bCs/>
          <w:sz w:val="28"/>
          <w:szCs w:val="28"/>
        </w:rPr>
      </w:pPr>
      <w:r w:rsidRPr="00111035">
        <w:rPr>
          <w:b/>
          <w:bCs/>
          <w:sz w:val="28"/>
          <w:szCs w:val="28"/>
        </w:rPr>
        <w:t xml:space="preserve"> МАСЛЯНИНСКОГО РАЙОНА НОВОСИБИРСКОЙ ОБЛАСТИ</w:t>
      </w:r>
    </w:p>
    <w:p w:rsidR="001A6516" w:rsidRPr="00111035" w:rsidRDefault="001A6516" w:rsidP="000200BC">
      <w:pPr>
        <w:jc w:val="center"/>
        <w:rPr>
          <w:b/>
          <w:bCs/>
          <w:sz w:val="28"/>
          <w:szCs w:val="28"/>
        </w:rPr>
      </w:pPr>
    </w:p>
    <w:p w:rsidR="001A6516" w:rsidRPr="00111035" w:rsidRDefault="001A6516" w:rsidP="000200BC">
      <w:pPr>
        <w:pStyle w:val="1"/>
      </w:pPr>
      <w:r w:rsidRPr="00111035">
        <w:t>ПОСТАНОВЛЕНИЕ</w:t>
      </w:r>
    </w:p>
    <w:p w:rsidR="001A6516" w:rsidRPr="00111035" w:rsidRDefault="001A6516" w:rsidP="000200BC">
      <w:pPr>
        <w:jc w:val="both"/>
        <w:rPr>
          <w:sz w:val="28"/>
          <w:szCs w:val="28"/>
        </w:rPr>
      </w:pPr>
    </w:p>
    <w:p w:rsidR="001A6516" w:rsidRPr="00703664" w:rsidRDefault="001A6516" w:rsidP="000200BC">
      <w:pPr>
        <w:jc w:val="both"/>
        <w:rPr>
          <w:sz w:val="28"/>
          <w:szCs w:val="28"/>
        </w:rPr>
      </w:pPr>
    </w:p>
    <w:p w:rsidR="001A6516" w:rsidRPr="006179C5" w:rsidRDefault="001A6516" w:rsidP="000200BC">
      <w:pPr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От "24" июня 2016года               д.Малая Томка                                     № 62</w:t>
      </w:r>
    </w:p>
    <w:p w:rsidR="001A6516" w:rsidRDefault="001A6516" w:rsidP="000200BC">
      <w:pPr>
        <w:tabs>
          <w:tab w:val="left" w:pos="938"/>
        </w:tabs>
        <w:jc w:val="both"/>
        <w:rPr>
          <w:sz w:val="28"/>
          <w:szCs w:val="28"/>
        </w:rPr>
      </w:pPr>
    </w:p>
    <w:p w:rsidR="001A6516" w:rsidRPr="00C817CF" w:rsidRDefault="001A6516" w:rsidP="000200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Малотомского сельсовета Маслянинского района от04 апреля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№ 30"</w:t>
      </w:r>
      <w:r w:rsidRPr="00C817C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817CF">
        <w:rPr>
          <w:sz w:val="28"/>
          <w:szCs w:val="28"/>
        </w:rPr>
        <w:t xml:space="preserve">проверке достоверности и полноты сведений, представляемых </w:t>
      </w:r>
    </w:p>
    <w:p w:rsidR="001A6516" w:rsidRDefault="001A6516" w:rsidP="000200BC">
      <w:pPr>
        <w:jc w:val="center"/>
        <w:rPr>
          <w:sz w:val="28"/>
          <w:szCs w:val="28"/>
        </w:rPr>
      </w:pPr>
      <w:r w:rsidRPr="00C817CF">
        <w:rPr>
          <w:sz w:val="28"/>
          <w:szCs w:val="28"/>
        </w:rPr>
        <w:t xml:space="preserve">гражданами, претендующими на замещение должностей муниципальной службы в </w:t>
      </w:r>
      <w:r>
        <w:rPr>
          <w:sz w:val="28"/>
          <w:szCs w:val="28"/>
        </w:rPr>
        <w:t xml:space="preserve">Малотомском сельсовете Маслянинского района Новосибирской области, </w:t>
      </w:r>
      <w:r w:rsidRPr="00C817CF">
        <w:rPr>
          <w:sz w:val="28"/>
          <w:szCs w:val="28"/>
        </w:rPr>
        <w:t>и муниципальными служащими</w:t>
      </w:r>
      <w:r>
        <w:rPr>
          <w:sz w:val="28"/>
          <w:szCs w:val="28"/>
        </w:rPr>
        <w:t xml:space="preserve"> администрации </w:t>
      </w:r>
      <w:r w:rsidRPr="00C817CF">
        <w:rPr>
          <w:sz w:val="28"/>
          <w:szCs w:val="28"/>
        </w:rPr>
        <w:t xml:space="preserve"> </w:t>
      </w:r>
      <w:r>
        <w:rPr>
          <w:sz w:val="28"/>
          <w:szCs w:val="28"/>
        </w:rPr>
        <w:t>Малотомского сельсовета Маслянинского района Новосибирской области,</w:t>
      </w:r>
      <w:r w:rsidRPr="00C817CF">
        <w:rPr>
          <w:sz w:val="28"/>
          <w:szCs w:val="28"/>
        </w:rPr>
        <w:t xml:space="preserve"> и соблю</w:t>
      </w:r>
      <w:r>
        <w:rPr>
          <w:sz w:val="28"/>
          <w:szCs w:val="28"/>
        </w:rPr>
        <w:t xml:space="preserve">дения муниципальными служащими </w:t>
      </w:r>
      <w:r w:rsidRPr="00C81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Малотомского сельсовета Маслянинского района Новосибирской области </w:t>
      </w:r>
      <w:r w:rsidRPr="00C817CF">
        <w:rPr>
          <w:sz w:val="28"/>
          <w:szCs w:val="28"/>
        </w:rPr>
        <w:t xml:space="preserve"> требований к служебному поведению</w:t>
      </w:r>
      <w:r>
        <w:rPr>
          <w:sz w:val="28"/>
          <w:szCs w:val="28"/>
        </w:rPr>
        <w:t>"</w:t>
      </w:r>
    </w:p>
    <w:p w:rsidR="001A6516" w:rsidRDefault="001A6516" w:rsidP="000200BC">
      <w:pPr>
        <w:jc w:val="center"/>
        <w:rPr>
          <w:sz w:val="28"/>
          <w:szCs w:val="28"/>
        </w:rPr>
      </w:pPr>
    </w:p>
    <w:p w:rsidR="001A6516" w:rsidRDefault="001A6516" w:rsidP="000200BC">
      <w:pPr>
        <w:jc w:val="center"/>
        <w:rPr>
          <w:sz w:val="28"/>
          <w:szCs w:val="28"/>
        </w:rPr>
      </w:pPr>
    </w:p>
    <w:p w:rsidR="001A6516" w:rsidRDefault="001A6516" w:rsidP="000200BC">
      <w:pPr>
        <w:ind w:firstLine="709"/>
        <w:jc w:val="both"/>
        <w:rPr>
          <w:sz w:val="28"/>
          <w:szCs w:val="28"/>
        </w:rPr>
      </w:pPr>
      <w:r w:rsidRPr="00C817CF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Pr="00C817CF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 постановлением Губернатора Новосибирской области  от 31 мая 2016 №124 "О внесении изменений в постановление Губернатора Новосибирской области от 04.03.2016 №59,  администрация Малотомского сельсовета Маслянинского района Новосибирской области</w:t>
      </w:r>
    </w:p>
    <w:p w:rsidR="001A6516" w:rsidRDefault="001A6516" w:rsidP="000200B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C817CF">
        <w:rPr>
          <w:sz w:val="28"/>
          <w:szCs w:val="28"/>
        </w:rPr>
        <w:t>:</w:t>
      </w:r>
    </w:p>
    <w:p w:rsidR="001A6516" w:rsidRPr="00C817CF" w:rsidRDefault="001A6516" w:rsidP="000200BC">
      <w:pPr>
        <w:ind w:firstLine="709"/>
        <w:jc w:val="both"/>
        <w:rPr>
          <w:sz w:val="28"/>
          <w:szCs w:val="28"/>
        </w:rPr>
      </w:pPr>
    </w:p>
    <w:p w:rsidR="001A6516" w:rsidRDefault="001A6516" w:rsidP="000200BC">
      <w:pPr>
        <w:pStyle w:val="ListParagraph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200BC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0200BC">
        <w:rPr>
          <w:sz w:val="28"/>
          <w:szCs w:val="28"/>
        </w:rPr>
        <w:t xml:space="preserve"> постановление администрации </w:t>
      </w:r>
      <w:r>
        <w:rPr>
          <w:sz w:val="28"/>
          <w:szCs w:val="28"/>
        </w:rPr>
        <w:t xml:space="preserve"> Малотомскго </w:t>
      </w:r>
      <w:r w:rsidRPr="000200BC">
        <w:rPr>
          <w:sz w:val="28"/>
          <w:szCs w:val="28"/>
        </w:rPr>
        <w:t xml:space="preserve">сельсовета Маслянинского района от </w:t>
      </w:r>
      <w:r>
        <w:rPr>
          <w:sz w:val="28"/>
          <w:szCs w:val="28"/>
        </w:rPr>
        <w:t xml:space="preserve">04 апреля </w:t>
      </w:r>
      <w:smartTag w:uri="urn:schemas-microsoft-com:office:smarttags" w:element="metricconverter">
        <w:smartTagPr>
          <w:attr w:name="ProductID" w:val="2016 г"/>
        </w:smartTagPr>
        <w:r w:rsidRPr="000200BC">
          <w:rPr>
            <w:sz w:val="28"/>
            <w:szCs w:val="28"/>
          </w:rPr>
          <w:t>2016 г</w:t>
        </w:r>
      </w:smartTag>
      <w:r w:rsidRPr="000200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00BC">
        <w:rPr>
          <w:sz w:val="28"/>
          <w:szCs w:val="28"/>
        </w:rPr>
        <w:t>№_</w:t>
      </w:r>
      <w:r>
        <w:rPr>
          <w:sz w:val="28"/>
          <w:szCs w:val="28"/>
        </w:rPr>
        <w:t>30</w:t>
      </w:r>
      <w:r w:rsidRPr="000200BC">
        <w:rPr>
          <w:sz w:val="28"/>
          <w:szCs w:val="28"/>
        </w:rPr>
        <w:t xml:space="preserve"> "О проверке достоверности и полноты сведений, представляемых гражданами, претендующими на замещение должностей муниципальной службы в </w:t>
      </w:r>
      <w:r>
        <w:rPr>
          <w:sz w:val="28"/>
          <w:szCs w:val="28"/>
        </w:rPr>
        <w:t xml:space="preserve">Малотомском </w:t>
      </w:r>
      <w:r w:rsidRPr="000200BC">
        <w:rPr>
          <w:sz w:val="28"/>
          <w:szCs w:val="28"/>
        </w:rPr>
        <w:t xml:space="preserve">сельсовете Маслянинского района Новосибирской области, и муниципальными служащими администрации  </w:t>
      </w:r>
      <w:r>
        <w:rPr>
          <w:sz w:val="28"/>
          <w:szCs w:val="28"/>
        </w:rPr>
        <w:t>Малотомского</w:t>
      </w:r>
      <w:r w:rsidRPr="000200BC">
        <w:rPr>
          <w:sz w:val="28"/>
          <w:szCs w:val="28"/>
        </w:rPr>
        <w:t xml:space="preserve"> сельсовета Маслянинского района Новосибирской области, и соблюдения муниципальными служащими  администрации </w:t>
      </w:r>
      <w:r>
        <w:rPr>
          <w:sz w:val="28"/>
          <w:szCs w:val="28"/>
        </w:rPr>
        <w:t xml:space="preserve">Малотомского </w:t>
      </w:r>
      <w:r w:rsidRPr="000200BC">
        <w:rPr>
          <w:sz w:val="28"/>
          <w:szCs w:val="28"/>
        </w:rPr>
        <w:t>сельсовета Маслянинского района Новосибирской области  требований к служебному поведению"</w:t>
      </w:r>
      <w:r>
        <w:rPr>
          <w:sz w:val="28"/>
          <w:szCs w:val="28"/>
        </w:rPr>
        <w:t xml:space="preserve"> следующие изменения:</w:t>
      </w:r>
    </w:p>
    <w:p w:rsidR="001A6516" w:rsidRDefault="001A6516" w:rsidP="000200BC">
      <w:pPr>
        <w:pStyle w:val="ListParagraph"/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 </w:t>
      </w:r>
      <w:r w:rsidRPr="000200BC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0200BC">
        <w:rPr>
          <w:sz w:val="28"/>
          <w:szCs w:val="28"/>
        </w:rPr>
        <w:t xml:space="preserve"> достоверности и полноты сведений, представляемых гражданами, претендующими на замещение должностей муниципальной службы в </w:t>
      </w:r>
      <w:r>
        <w:rPr>
          <w:sz w:val="28"/>
          <w:szCs w:val="28"/>
        </w:rPr>
        <w:t xml:space="preserve">Малотомском </w:t>
      </w:r>
      <w:r w:rsidRPr="000200BC">
        <w:rPr>
          <w:sz w:val="28"/>
          <w:szCs w:val="28"/>
        </w:rPr>
        <w:t xml:space="preserve">сельсовете Маслянинского района Новосибирской области, и муниципальными служащими администрации  </w:t>
      </w:r>
      <w:r>
        <w:rPr>
          <w:sz w:val="28"/>
          <w:szCs w:val="28"/>
        </w:rPr>
        <w:t>Малотомского</w:t>
      </w:r>
      <w:r w:rsidRPr="000200BC">
        <w:rPr>
          <w:sz w:val="28"/>
          <w:szCs w:val="28"/>
        </w:rPr>
        <w:t xml:space="preserve"> сельсовета Маслянинского района Новосибирской области, и соблюдения муниципальными служащими  администрации </w:t>
      </w:r>
      <w:r>
        <w:rPr>
          <w:sz w:val="28"/>
          <w:szCs w:val="28"/>
        </w:rPr>
        <w:t>Малотомского</w:t>
      </w:r>
      <w:r w:rsidRPr="000200BC">
        <w:rPr>
          <w:sz w:val="28"/>
          <w:szCs w:val="28"/>
        </w:rPr>
        <w:t xml:space="preserve"> сельсовета Маслянинского района Новосибирской области  требований к служебному поведению</w:t>
      </w:r>
      <w:r>
        <w:rPr>
          <w:sz w:val="28"/>
          <w:szCs w:val="28"/>
        </w:rPr>
        <w:t>:</w:t>
      </w:r>
    </w:p>
    <w:p w:rsidR="001A6516" w:rsidRDefault="001A6516" w:rsidP="000200BC">
      <w:pPr>
        <w:pStyle w:val="ListParagraph"/>
        <w:numPr>
          <w:ilvl w:val="2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14 изложить в следующей редакции:</w:t>
      </w:r>
    </w:p>
    <w:p w:rsidR="001A6516" w:rsidRDefault="001A6516" w:rsidP="000200BC">
      <w:pPr>
        <w:pStyle w:val="ListParagraph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"1) Подавать пояснения в письменной форме: в ходе проверки; по вопросам, указанным в подпункте 2 пункта 12 настоящего Порядка; по результатам проверки;". </w:t>
      </w:r>
    </w:p>
    <w:p w:rsidR="001A6516" w:rsidRPr="000200BC" w:rsidRDefault="001A6516" w:rsidP="000200BC">
      <w:pPr>
        <w:pStyle w:val="ListParagraph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периодическом печатном издании  "Малотомский вестник" и разместить на официальном сайте в сети Интернет.</w:t>
      </w:r>
    </w:p>
    <w:p w:rsidR="001A6516" w:rsidRPr="00C817CF" w:rsidRDefault="001A6516" w:rsidP="000200BC">
      <w:pPr>
        <w:ind w:firstLine="567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1A6516" w:rsidRPr="00C817CF" w:rsidRDefault="001A6516" w:rsidP="000200BC">
      <w:pPr>
        <w:jc w:val="both"/>
        <w:rPr>
          <w:sz w:val="28"/>
          <w:szCs w:val="28"/>
        </w:rPr>
      </w:pPr>
    </w:p>
    <w:p w:rsidR="001A6516" w:rsidRDefault="001A6516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1E7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Малотомского сельсовета </w:t>
      </w:r>
    </w:p>
    <w:p w:rsidR="001A6516" w:rsidRPr="00C817CF" w:rsidRDefault="001A6516" w:rsidP="000200BC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Маслянинского района Новосибирской области                             Р.А.Искаков</w:t>
      </w:r>
    </w:p>
    <w:p w:rsidR="001A6516" w:rsidRDefault="001A6516"/>
    <w:sectPr w:rsidR="001A6516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65FE"/>
    <w:multiLevelType w:val="hybridMultilevel"/>
    <w:tmpl w:val="00982EE4"/>
    <w:lvl w:ilvl="0" w:tplc="9CE48050">
      <w:start w:val="1"/>
      <w:numFmt w:val="decimal"/>
      <w:lvlText w:val="%1)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>
    <w:nsid w:val="4A8E6E2E"/>
    <w:multiLevelType w:val="hybridMultilevel"/>
    <w:tmpl w:val="19B6DA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8032857"/>
    <w:multiLevelType w:val="multilevel"/>
    <w:tmpl w:val="FBC68322"/>
    <w:lvl w:ilvl="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0BC"/>
    <w:rsid w:val="000200BC"/>
    <w:rsid w:val="00111035"/>
    <w:rsid w:val="001A6516"/>
    <w:rsid w:val="001E75AD"/>
    <w:rsid w:val="0030067E"/>
    <w:rsid w:val="004A41C3"/>
    <w:rsid w:val="006179C5"/>
    <w:rsid w:val="00667FA2"/>
    <w:rsid w:val="00703664"/>
    <w:rsid w:val="00780F44"/>
    <w:rsid w:val="00887C42"/>
    <w:rsid w:val="008940D5"/>
    <w:rsid w:val="00AF764A"/>
    <w:rsid w:val="00C817CF"/>
    <w:rsid w:val="00E97C91"/>
    <w:rsid w:val="00FB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BC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Normal"/>
    <w:next w:val="Normal"/>
    <w:uiPriority w:val="99"/>
    <w:rsid w:val="000200BC"/>
    <w:pPr>
      <w:keepNext/>
      <w:jc w:val="center"/>
      <w:outlineLvl w:val="0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020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387</Words>
  <Characters>2209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2016-06-17T04:00:00Z</dcterms:created>
  <dcterms:modified xsi:type="dcterms:W3CDTF">2016-06-24T09:46:00Z</dcterms:modified>
</cp:coreProperties>
</file>